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7E7A6A" w:rsidP="00384E4B">
      <w:pPr>
        <w:rPr>
          <w:rFonts w:ascii="Arial" w:hAnsi="Arial" w:cs="Arial"/>
        </w:rPr>
      </w:pPr>
      <w:r w:rsidRPr="007E7A6A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816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AA113B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distance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gallon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capacity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correct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circle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much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giant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area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double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perimeter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distance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figure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rectangle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A113B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A113B" w:rsidRPr="009C3DEB" w:rsidRDefault="00AA11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vAlign w:val="bottom"/>
          </w:tcPr>
          <w:p w:rsidR="00AA113B" w:rsidRDefault="00AA113B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space</w:t>
            </w:r>
          </w:p>
        </w:tc>
        <w:tc>
          <w:tcPr>
            <w:tcW w:w="6660" w:type="dxa"/>
          </w:tcPr>
          <w:p w:rsidR="00AA113B" w:rsidRPr="009C3DEB" w:rsidRDefault="00AA11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9E76F7">
        <w:trPr>
          <w:cnfStyle w:val="000000010000"/>
        </w:trPr>
        <w:tc>
          <w:tcPr>
            <w:cnfStyle w:val="001000000000"/>
            <w:tcW w:w="10188" w:type="dxa"/>
            <w:gridSpan w:val="3"/>
          </w:tcPr>
          <w:p w:rsidR="005147C5" w:rsidRPr="009C3DEB" w:rsidRDefault="005147C5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083842" w:rsidRPr="00813C44" w:rsidRDefault="00083842" w:rsidP="009C654F">
      <w:pPr>
        <w:rPr>
          <w:rFonts w:ascii="Bookman Old Style" w:hAnsi="Bookman Old Style" w:cs="Arial"/>
        </w:rPr>
      </w:pPr>
    </w:p>
    <w:sectPr w:rsidR="00083842" w:rsidRPr="00813C44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13B" w:rsidRDefault="00AA113B" w:rsidP="00814CB4">
      <w:r>
        <w:separator/>
      </w:r>
    </w:p>
  </w:endnote>
  <w:endnote w:type="continuationSeparator" w:id="1">
    <w:p w:rsidR="00AA113B" w:rsidRDefault="00AA113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49" w:rsidRDefault="008A7B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49" w:rsidRDefault="008A7B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13B" w:rsidRDefault="00AA113B" w:rsidP="00814CB4">
      <w:r>
        <w:separator/>
      </w:r>
    </w:p>
  </w:footnote>
  <w:footnote w:type="continuationSeparator" w:id="1">
    <w:p w:rsidR="00AA113B" w:rsidRDefault="00AA113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49" w:rsidRDefault="008A7B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9E76F7">
      <w:rPr>
        <w:rFonts w:ascii="Times New Roman" w:hAnsi="Times New Roman"/>
        <w:color w:val="4F6228" w:themeColor="accent3" w:themeShade="80"/>
        <w:sz w:val="32"/>
        <w:szCs w:val="32"/>
      </w:rPr>
      <w:t>7 Measurement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49" w:rsidRDefault="008A7B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9E76F7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7E7A6A"/>
    <w:rsid w:val="00801747"/>
    <w:rsid w:val="00801C0C"/>
    <w:rsid w:val="008031C4"/>
    <w:rsid w:val="00813C4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E76F7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113B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E7424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3</TotalTime>
  <Pages>1</Pages>
  <Words>61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 Rolston</cp:lastModifiedBy>
  <cp:revision>3</cp:revision>
  <cp:lastPrinted>2009-05-26T03:31:00Z</cp:lastPrinted>
  <dcterms:created xsi:type="dcterms:W3CDTF">2009-05-24T15:04:00Z</dcterms:created>
  <dcterms:modified xsi:type="dcterms:W3CDTF">2009-05-26T03:32:00Z</dcterms:modified>
</cp:coreProperties>
</file>